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40BA"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3FED40BB"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3FED40BE" w14:textId="77777777" w:rsidTr="00033C85">
        <w:trPr>
          <w:trHeight w:val="567"/>
        </w:trPr>
        <w:tc>
          <w:tcPr>
            <w:tcW w:w="1548" w:type="dxa"/>
            <w:tcBorders>
              <w:right w:val="single" w:sz="12" w:space="0" w:color="99CCFF"/>
            </w:tcBorders>
          </w:tcPr>
          <w:p w14:paraId="3FED40BC"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3FED40BD" w14:textId="5AE8514F" w:rsidR="002F70E4" w:rsidRPr="00ED3CD5" w:rsidRDefault="002F70E4" w:rsidP="00142F80">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142F80">
              <w:rPr>
                <w:rFonts w:cs="Arial"/>
              </w:rPr>
              <w:t>P</w:t>
            </w:r>
            <w:r w:rsidR="00142F80" w:rsidRPr="00142F80">
              <w:rPr>
                <w:rFonts w:cs="Arial"/>
              </w:rPr>
              <w:t>rovision of Drainage Services and Pump Servicing</w:t>
            </w:r>
            <w:r w:rsidR="00142F80">
              <w:rPr>
                <w:rFonts w:cs="Arial"/>
              </w:rPr>
              <w:t xml:space="preserve"> (CHI/0003/2026)</w:t>
            </w:r>
            <w:r w:rsidRPr="00ED3CD5">
              <w:rPr>
                <w:rFonts w:cs="Arial"/>
              </w:rPr>
              <w:fldChar w:fldCharType="end"/>
            </w:r>
          </w:p>
        </w:tc>
      </w:tr>
    </w:tbl>
    <w:p w14:paraId="3FED40BF" w14:textId="77777777" w:rsidR="002F70E4" w:rsidRPr="00ED3CD5" w:rsidRDefault="002F70E4" w:rsidP="002F70E4">
      <w:pPr>
        <w:jc w:val="center"/>
        <w:rPr>
          <w:rFonts w:cs="Arial"/>
        </w:rPr>
      </w:pPr>
      <w:r w:rsidRPr="00ED3CD5">
        <w:rPr>
          <w:rFonts w:cs="Arial"/>
        </w:rPr>
        <w:t>using the</w:t>
      </w:r>
    </w:p>
    <w:bookmarkStart w:id="0" w:name="Text92"/>
    <w:p w14:paraId="3FED40C0" w14:textId="7F31B49E"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00142F80">
        <w:rPr>
          <w:rFonts w:cs="Arial"/>
          <w:b/>
        </w:rPr>
        <w:t xml:space="preserve">Single Supplier </w:t>
      </w:r>
      <w:r w:rsidRPr="00ED3CD5">
        <w:rPr>
          <w:rFonts w:cs="Arial"/>
          <w:b/>
          <w:noProof/>
        </w:rPr>
        <w:t>Framework Agreement for use with the</w:t>
      </w:r>
      <w:r w:rsidRPr="00ED3CD5">
        <w:rPr>
          <w:rFonts w:cs="Arial"/>
          <w:b/>
        </w:rPr>
        <w:fldChar w:fldCharType="end"/>
      </w:r>
      <w:bookmarkEnd w:id="0"/>
    </w:p>
    <w:p w14:paraId="3FED40C1"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3FED40C2" w14:textId="77777777" w:rsidR="002F70E4" w:rsidRPr="00ED3CD5" w:rsidRDefault="002F70E4" w:rsidP="002F70E4">
      <w:pPr>
        <w:jc w:val="center"/>
        <w:rPr>
          <w:rFonts w:cs="Arial"/>
        </w:rPr>
      </w:pPr>
    </w:p>
    <w:p w14:paraId="3FED40C3" w14:textId="77777777" w:rsidR="002F70E4" w:rsidRPr="00ED3CD5" w:rsidRDefault="002F70E4" w:rsidP="002F70E4">
      <w:pPr>
        <w:jc w:val="center"/>
        <w:rPr>
          <w:rFonts w:cs="Arial"/>
        </w:rPr>
      </w:pPr>
    </w:p>
    <w:p w14:paraId="3FED40C4" w14:textId="77777777" w:rsidR="002F70E4" w:rsidRPr="00ED3CD5" w:rsidRDefault="002F70E4" w:rsidP="002F70E4">
      <w:pPr>
        <w:jc w:val="center"/>
        <w:rPr>
          <w:rFonts w:cs="Arial"/>
        </w:rPr>
      </w:pPr>
    </w:p>
    <w:p w14:paraId="3FED40C5" w14:textId="77777777" w:rsidR="002F70E4" w:rsidRPr="00ED3CD5" w:rsidRDefault="002F70E4" w:rsidP="002F70E4">
      <w:pPr>
        <w:jc w:val="center"/>
        <w:rPr>
          <w:rFonts w:cs="Arial"/>
        </w:rPr>
      </w:pPr>
    </w:p>
    <w:p w14:paraId="3FED40C6" w14:textId="77777777" w:rsidR="002F70E4" w:rsidRPr="00ED3CD5" w:rsidRDefault="002F70E4" w:rsidP="002F70E4">
      <w:pPr>
        <w:jc w:val="center"/>
        <w:rPr>
          <w:rFonts w:cs="Arial"/>
        </w:rPr>
      </w:pPr>
    </w:p>
    <w:p w14:paraId="3FED40C7" w14:textId="77777777" w:rsidR="002F70E4" w:rsidRPr="00ED3CD5" w:rsidRDefault="002F70E4" w:rsidP="002F70E4">
      <w:pPr>
        <w:jc w:val="center"/>
        <w:rPr>
          <w:rFonts w:cs="Arial"/>
        </w:rPr>
      </w:pPr>
    </w:p>
    <w:p w14:paraId="3FED40C8" w14:textId="77777777" w:rsidR="002F70E4" w:rsidRPr="00ED3CD5" w:rsidRDefault="002F70E4" w:rsidP="002F70E4">
      <w:pPr>
        <w:jc w:val="center"/>
        <w:rPr>
          <w:rFonts w:cs="Arial"/>
        </w:rPr>
      </w:pPr>
    </w:p>
    <w:p w14:paraId="3FED40C9" w14:textId="77777777" w:rsidR="002F70E4" w:rsidRPr="00ED3CD5" w:rsidRDefault="002F70E4" w:rsidP="002F70E4">
      <w:pPr>
        <w:jc w:val="center"/>
        <w:rPr>
          <w:rFonts w:cs="Arial"/>
        </w:rPr>
      </w:pPr>
    </w:p>
    <w:p w14:paraId="3FED40CA" w14:textId="77777777" w:rsidR="002F70E4" w:rsidRPr="00ED3CD5" w:rsidRDefault="002F70E4" w:rsidP="002F70E4">
      <w:pPr>
        <w:jc w:val="center"/>
        <w:rPr>
          <w:rFonts w:cs="Arial"/>
        </w:rPr>
      </w:pPr>
    </w:p>
    <w:p w14:paraId="3FED40CB" w14:textId="77777777" w:rsidR="002F70E4" w:rsidRPr="00ED3CD5" w:rsidRDefault="002F70E4" w:rsidP="002F70E4">
      <w:pPr>
        <w:jc w:val="center"/>
        <w:rPr>
          <w:rFonts w:cs="Arial"/>
        </w:rPr>
      </w:pPr>
    </w:p>
    <w:p w14:paraId="3FED40CC" w14:textId="77777777" w:rsidR="002F70E4" w:rsidRPr="00ED3CD5" w:rsidRDefault="002F70E4" w:rsidP="002F70E4">
      <w:pPr>
        <w:jc w:val="center"/>
        <w:rPr>
          <w:rFonts w:cs="Arial"/>
        </w:rPr>
      </w:pPr>
    </w:p>
    <w:p w14:paraId="3FED40CD" w14:textId="77777777" w:rsidR="002F70E4" w:rsidRPr="00ED3CD5" w:rsidRDefault="002F70E4" w:rsidP="002F70E4">
      <w:pPr>
        <w:jc w:val="center"/>
        <w:rPr>
          <w:rFonts w:cs="Arial"/>
        </w:rPr>
      </w:pPr>
    </w:p>
    <w:p w14:paraId="3FED40CE" w14:textId="77777777" w:rsidR="002F70E4" w:rsidRPr="00ED3CD5" w:rsidRDefault="002F70E4" w:rsidP="002F70E4">
      <w:pPr>
        <w:jc w:val="center"/>
        <w:rPr>
          <w:rFonts w:cs="Arial"/>
        </w:rPr>
      </w:pPr>
    </w:p>
    <w:p w14:paraId="3FED40CF" w14:textId="77777777" w:rsidR="002F70E4" w:rsidRPr="00ED3CD5" w:rsidRDefault="002F70E4" w:rsidP="002F70E4">
      <w:pPr>
        <w:jc w:val="center"/>
        <w:rPr>
          <w:rFonts w:cs="Arial"/>
        </w:rPr>
      </w:pPr>
    </w:p>
    <w:p w14:paraId="3FED40D0" w14:textId="77777777" w:rsidR="002F70E4" w:rsidRPr="00ED3CD5" w:rsidRDefault="002F70E4" w:rsidP="002F70E4">
      <w:pPr>
        <w:jc w:val="center"/>
        <w:rPr>
          <w:rFonts w:cs="Arial"/>
        </w:rPr>
      </w:pPr>
    </w:p>
    <w:p w14:paraId="3FED40D1" w14:textId="77777777" w:rsidR="002F70E4" w:rsidRPr="00ED3CD5" w:rsidRDefault="002F70E4" w:rsidP="002F70E4">
      <w:pPr>
        <w:jc w:val="center"/>
        <w:rPr>
          <w:rFonts w:cs="Arial"/>
        </w:rPr>
      </w:pPr>
    </w:p>
    <w:p w14:paraId="3FED40D2" w14:textId="77777777" w:rsidR="002F70E4" w:rsidRPr="00ED3CD5" w:rsidRDefault="002F70E4" w:rsidP="002F70E4">
      <w:pPr>
        <w:jc w:val="center"/>
        <w:rPr>
          <w:rFonts w:cs="Arial"/>
        </w:rPr>
      </w:pPr>
    </w:p>
    <w:p w14:paraId="3FED40D3" w14:textId="77777777" w:rsidR="002F70E4" w:rsidRPr="00ED3CD5" w:rsidRDefault="002F70E4" w:rsidP="002F70E4">
      <w:pPr>
        <w:jc w:val="center"/>
        <w:rPr>
          <w:rFonts w:cs="Arial"/>
        </w:rPr>
      </w:pPr>
    </w:p>
    <w:p w14:paraId="3FED40D4" w14:textId="77777777" w:rsidR="002F70E4" w:rsidRPr="00ED3CD5" w:rsidRDefault="002F70E4" w:rsidP="002F70E4">
      <w:pPr>
        <w:jc w:val="center"/>
        <w:rPr>
          <w:rFonts w:cs="Arial"/>
        </w:rPr>
      </w:pPr>
    </w:p>
    <w:p w14:paraId="3FED40D5" w14:textId="77777777" w:rsidR="002F70E4" w:rsidRPr="00ED3CD5" w:rsidRDefault="002F70E4" w:rsidP="002F70E4">
      <w:pPr>
        <w:rPr>
          <w:rFonts w:cs="Arial"/>
        </w:rPr>
      </w:pPr>
    </w:p>
    <w:p w14:paraId="3FED40D6" w14:textId="77777777" w:rsidR="002F70E4" w:rsidRPr="00ED3CD5" w:rsidRDefault="00E6594F" w:rsidP="002F70E4">
      <w:pPr>
        <w:jc w:val="center"/>
        <w:rPr>
          <w:rFonts w:cs="Arial"/>
        </w:rPr>
      </w:pPr>
      <w:r w:rsidRPr="00ED3CD5">
        <w:rPr>
          <w:rFonts w:cs="Arial"/>
        </w:rPr>
        <w:t>Office of Government Procurement</w:t>
      </w:r>
    </w:p>
    <w:p w14:paraId="3FED40D7" w14:textId="77777777" w:rsidR="002F70E4" w:rsidRPr="00ED3CD5" w:rsidRDefault="002F70E4" w:rsidP="002F70E4">
      <w:pPr>
        <w:jc w:val="center"/>
        <w:rPr>
          <w:rFonts w:cs="Arial"/>
        </w:rPr>
      </w:pPr>
    </w:p>
    <w:p w14:paraId="3FED40D8" w14:textId="77777777" w:rsidR="002F70E4" w:rsidRPr="00ED3CD5" w:rsidRDefault="002F70E4" w:rsidP="002F70E4">
      <w:pPr>
        <w:jc w:val="center"/>
        <w:rPr>
          <w:rFonts w:cs="Arial"/>
        </w:rPr>
      </w:pPr>
    </w:p>
    <w:p w14:paraId="3FED40D9" w14:textId="77777777" w:rsidR="002F70E4" w:rsidRPr="00ED3CD5" w:rsidRDefault="002F70E4" w:rsidP="002F70E4">
      <w:pPr>
        <w:jc w:val="center"/>
        <w:rPr>
          <w:rFonts w:cs="Arial"/>
        </w:rPr>
      </w:pPr>
    </w:p>
    <w:p w14:paraId="3FED40DA" w14:textId="77777777" w:rsidR="002F70E4" w:rsidRPr="00ED3CD5" w:rsidRDefault="002F70E4" w:rsidP="002F70E4">
      <w:pPr>
        <w:jc w:val="center"/>
        <w:rPr>
          <w:rFonts w:cs="Arial"/>
        </w:rPr>
      </w:pPr>
    </w:p>
    <w:p w14:paraId="3FED40DB" w14:textId="77777777" w:rsidR="002F70E4" w:rsidRPr="00ED3CD5" w:rsidRDefault="002F70E4" w:rsidP="002F70E4">
      <w:pPr>
        <w:jc w:val="center"/>
        <w:rPr>
          <w:rFonts w:cs="Arial"/>
        </w:rPr>
      </w:pPr>
    </w:p>
    <w:p w14:paraId="3FED40DC" w14:textId="77777777" w:rsidR="002F70E4" w:rsidRPr="00ED3CD5" w:rsidRDefault="002F70E4" w:rsidP="002F70E4">
      <w:pPr>
        <w:jc w:val="center"/>
        <w:rPr>
          <w:rFonts w:cs="Arial"/>
        </w:rPr>
      </w:pPr>
    </w:p>
    <w:p w14:paraId="3FED40DD" w14:textId="77777777" w:rsidR="002F70E4" w:rsidRPr="00ED3CD5" w:rsidRDefault="002F70E4" w:rsidP="002F70E4">
      <w:pPr>
        <w:jc w:val="center"/>
        <w:rPr>
          <w:rFonts w:cs="Arial"/>
        </w:rPr>
      </w:pPr>
    </w:p>
    <w:p w14:paraId="3FED40DE" w14:textId="77777777" w:rsidR="002F70E4" w:rsidRPr="00ED3CD5" w:rsidRDefault="002F70E4" w:rsidP="002F70E4">
      <w:pPr>
        <w:jc w:val="center"/>
        <w:rPr>
          <w:rFonts w:cs="Arial"/>
        </w:rPr>
      </w:pPr>
    </w:p>
    <w:p w14:paraId="3FED40DF" w14:textId="77777777" w:rsidR="002F70E4" w:rsidRPr="00ED3CD5" w:rsidRDefault="002F70E4" w:rsidP="002F70E4">
      <w:pPr>
        <w:jc w:val="center"/>
        <w:rPr>
          <w:rFonts w:cs="Arial"/>
        </w:rPr>
      </w:pPr>
    </w:p>
    <w:p w14:paraId="3FED40E0" w14:textId="77777777" w:rsidR="002F70E4" w:rsidRPr="00ED3CD5" w:rsidRDefault="002F70E4" w:rsidP="002F70E4">
      <w:pPr>
        <w:jc w:val="center"/>
        <w:rPr>
          <w:rFonts w:cs="Arial"/>
        </w:rPr>
      </w:pPr>
    </w:p>
    <w:p w14:paraId="3FED40E1" w14:textId="77777777" w:rsidR="002F70E4" w:rsidRPr="00ED3CD5" w:rsidRDefault="002F70E4" w:rsidP="002F70E4">
      <w:pPr>
        <w:jc w:val="center"/>
        <w:rPr>
          <w:rFonts w:cs="Arial"/>
        </w:rPr>
      </w:pPr>
    </w:p>
    <w:p w14:paraId="3FED40E2" w14:textId="77777777" w:rsidR="002F70E4" w:rsidRPr="00ED3CD5" w:rsidRDefault="002F70E4" w:rsidP="002F70E4">
      <w:pPr>
        <w:jc w:val="center"/>
        <w:rPr>
          <w:rFonts w:cs="Arial"/>
        </w:rPr>
      </w:pPr>
    </w:p>
    <w:p w14:paraId="3FED40E3" w14:textId="77777777" w:rsidR="002F70E4" w:rsidRPr="00ED3CD5" w:rsidRDefault="002F70E4" w:rsidP="002F70E4">
      <w:pPr>
        <w:jc w:val="center"/>
        <w:rPr>
          <w:rFonts w:cs="Arial"/>
        </w:rPr>
      </w:pPr>
    </w:p>
    <w:p w14:paraId="3FED40E4" w14:textId="77777777" w:rsidR="002F70E4" w:rsidRPr="00ED3CD5" w:rsidRDefault="002F70E4" w:rsidP="002F70E4">
      <w:pPr>
        <w:jc w:val="center"/>
        <w:rPr>
          <w:rFonts w:cs="Arial"/>
        </w:rPr>
      </w:pPr>
    </w:p>
    <w:p w14:paraId="3FED40E5" w14:textId="77777777" w:rsidR="002F70E4" w:rsidRPr="00ED3CD5" w:rsidRDefault="002F70E4" w:rsidP="002F70E4">
      <w:pPr>
        <w:jc w:val="center"/>
        <w:rPr>
          <w:rFonts w:cs="Arial"/>
        </w:rPr>
      </w:pPr>
    </w:p>
    <w:p w14:paraId="3FED40E6" w14:textId="77777777" w:rsidR="002F70E4" w:rsidRPr="00ED3CD5" w:rsidRDefault="002F70E4" w:rsidP="002F70E4">
      <w:pPr>
        <w:jc w:val="center"/>
        <w:rPr>
          <w:rFonts w:cs="Arial"/>
        </w:rPr>
      </w:pPr>
    </w:p>
    <w:p w14:paraId="3FED40E7" w14:textId="77777777" w:rsidR="002F70E4" w:rsidRPr="00ED3CD5" w:rsidRDefault="002F70E4" w:rsidP="002F70E4">
      <w:pPr>
        <w:jc w:val="center"/>
        <w:rPr>
          <w:rFonts w:cs="Arial"/>
        </w:rPr>
      </w:pPr>
    </w:p>
    <w:p w14:paraId="3FED40E8" w14:textId="77777777" w:rsidR="002F70E4" w:rsidRPr="00ED3CD5" w:rsidRDefault="002F70E4" w:rsidP="002F70E4">
      <w:pPr>
        <w:jc w:val="center"/>
        <w:rPr>
          <w:rFonts w:cs="Arial"/>
        </w:rPr>
      </w:pPr>
    </w:p>
    <w:p w14:paraId="3FED40E9" w14:textId="77777777" w:rsidR="002F70E4" w:rsidRPr="00ED3CD5" w:rsidRDefault="002F70E4" w:rsidP="002F70E4">
      <w:pPr>
        <w:jc w:val="center"/>
        <w:rPr>
          <w:rFonts w:cs="Arial"/>
        </w:rPr>
      </w:pPr>
    </w:p>
    <w:p w14:paraId="3FED40EA" w14:textId="77777777" w:rsidR="002F70E4" w:rsidRPr="00ED3CD5" w:rsidRDefault="002F70E4" w:rsidP="002F70E4">
      <w:pPr>
        <w:jc w:val="center"/>
        <w:rPr>
          <w:rFonts w:cs="Arial"/>
        </w:rPr>
      </w:pPr>
    </w:p>
    <w:p w14:paraId="3FED40EB"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3FED40EC"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3FED40ED"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3FED40EE" w14:textId="77777777" w:rsidR="002F70E4" w:rsidRPr="00ED3CD5" w:rsidRDefault="002F70E4" w:rsidP="002F70E4">
      <w:pPr>
        <w:jc w:val="center"/>
        <w:rPr>
          <w:rFonts w:cs="Arial"/>
          <w:sz w:val="16"/>
          <w:szCs w:val="16"/>
        </w:rPr>
      </w:pPr>
    </w:p>
    <w:p w14:paraId="3FED40EF" w14:textId="77777777" w:rsidR="002F70E4" w:rsidRPr="00ED3CD5" w:rsidRDefault="002F70E4" w:rsidP="002F70E4">
      <w:pPr>
        <w:jc w:val="center"/>
        <w:rPr>
          <w:rFonts w:cs="Arial"/>
          <w:sz w:val="16"/>
          <w:szCs w:val="16"/>
        </w:rPr>
      </w:pPr>
    </w:p>
    <w:p w14:paraId="3FED40F0"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3FED40F1" w14:textId="77777777" w:rsidR="002F70E4" w:rsidRPr="00ED3CD5" w:rsidRDefault="002F70E4" w:rsidP="002F70E4">
      <w:pPr>
        <w:jc w:val="center"/>
        <w:rPr>
          <w:rFonts w:cs="Arial"/>
          <w:sz w:val="16"/>
          <w:szCs w:val="16"/>
        </w:rPr>
      </w:pPr>
    </w:p>
    <w:p w14:paraId="3FED40F2"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3FED40F3"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3FED40F4"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3FED40F5" w14:textId="77777777" w:rsidR="002F70E4" w:rsidRPr="00ED3CD5" w:rsidRDefault="002F70E4" w:rsidP="002F70E4">
      <w:pPr>
        <w:jc w:val="center"/>
        <w:rPr>
          <w:rFonts w:cs="Arial"/>
        </w:rPr>
      </w:pPr>
    </w:p>
    <w:p w14:paraId="3FED40F6" w14:textId="77777777" w:rsidR="002F70E4" w:rsidRPr="00ED3CD5" w:rsidRDefault="002F70E4" w:rsidP="002F70E4">
      <w:pPr>
        <w:jc w:val="center"/>
        <w:rPr>
          <w:rFonts w:cs="Arial"/>
        </w:rPr>
      </w:pPr>
    </w:p>
    <w:p w14:paraId="3FED40F7" w14:textId="77777777" w:rsidR="002F70E4" w:rsidRPr="00ED3CD5" w:rsidRDefault="002F70E4" w:rsidP="002F70E4">
      <w:pPr>
        <w:jc w:val="center"/>
        <w:rPr>
          <w:rFonts w:cs="Arial"/>
        </w:rPr>
      </w:pPr>
    </w:p>
    <w:p w14:paraId="3FED40F8" w14:textId="77777777" w:rsidR="002F70E4" w:rsidRPr="00ED3CD5" w:rsidRDefault="002F70E4" w:rsidP="002F70E4">
      <w:pPr>
        <w:jc w:val="center"/>
        <w:rPr>
          <w:rFonts w:cs="Arial"/>
        </w:rPr>
      </w:pPr>
    </w:p>
    <w:p w14:paraId="3FED40F9" w14:textId="77777777" w:rsidR="002F70E4" w:rsidRPr="00ED3CD5" w:rsidRDefault="002F70E4" w:rsidP="002F70E4">
      <w:pPr>
        <w:jc w:val="center"/>
        <w:rPr>
          <w:rFonts w:cs="Arial"/>
        </w:rPr>
      </w:pPr>
    </w:p>
    <w:p w14:paraId="3FED40FA"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3FED40FE" w14:textId="77777777">
        <w:trPr>
          <w:trHeight w:val="567"/>
        </w:trPr>
        <w:tc>
          <w:tcPr>
            <w:tcW w:w="1035" w:type="dxa"/>
            <w:noWrap/>
          </w:tcPr>
          <w:p w14:paraId="3FED40FB"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3FED40FC"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FED40FD"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r>
      <w:tr w:rsidR="00CE5B40" w:rsidRPr="00ED3CD5" w14:paraId="3FED4102" w14:textId="77777777">
        <w:trPr>
          <w:trHeight w:val="567"/>
        </w:trPr>
        <w:tc>
          <w:tcPr>
            <w:tcW w:w="1035" w:type="dxa"/>
            <w:noWrap/>
          </w:tcPr>
          <w:p w14:paraId="3FED40FF" w14:textId="77777777" w:rsidR="00C44F08" w:rsidRPr="00ED3CD5" w:rsidRDefault="00C44F08" w:rsidP="009E5360">
            <w:pPr>
              <w:ind w:left="720"/>
              <w:jc w:val="right"/>
              <w:rPr>
                <w:b/>
              </w:rPr>
            </w:pPr>
          </w:p>
        </w:tc>
        <w:tc>
          <w:tcPr>
            <w:tcW w:w="2313" w:type="dxa"/>
            <w:tcBorders>
              <w:right w:val="single" w:sz="12" w:space="0" w:color="99CCFF"/>
            </w:tcBorders>
            <w:noWrap/>
          </w:tcPr>
          <w:p w14:paraId="3FED4100"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FED4101"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r>
      <w:tr w:rsidR="00CE5B40" w:rsidRPr="00ED3CD5" w14:paraId="3FED4106" w14:textId="77777777">
        <w:trPr>
          <w:trHeight w:val="567"/>
        </w:trPr>
        <w:tc>
          <w:tcPr>
            <w:tcW w:w="1035" w:type="dxa"/>
            <w:noWrap/>
          </w:tcPr>
          <w:p w14:paraId="3FED4103" w14:textId="77777777" w:rsidR="00C44F08" w:rsidRPr="00ED3CD5" w:rsidRDefault="00C44F08" w:rsidP="009E5360">
            <w:pPr>
              <w:ind w:left="720"/>
              <w:jc w:val="right"/>
              <w:rPr>
                <w:b/>
              </w:rPr>
            </w:pPr>
          </w:p>
        </w:tc>
        <w:tc>
          <w:tcPr>
            <w:tcW w:w="2313" w:type="dxa"/>
            <w:tcBorders>
              <w:right w:val="single" w:sz="12" w:space="0" w:color="99CCFF"/>
            </w:tcBorders>
            <w:noWrap/>
          </w:tcPr>
          <w:p w14:paraId="3FED4104"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3FED4105"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r w:rsidRPr="00ED3CD5">
              <w:t xml:space="preserve"> </w:t>
            </w:r>
          </w:p>
        </w:tc>
      </w:tr>
      <w:tr w:rsidR="00CE5B40" w:rsidRPr="00ED3CD5" w14:paraId="3FED410A" w14:textId="77777777">
        <w:trPr>
          <w:trHeight w:val="567"/>
        </w:trPr>
        <w:tc>
          <w:tcPr>
            <w:tcW w:w="1035" w:type="dxa"/>
            <w:noWrap/>
          </w:tcPr>
          <w:p w14:paraId="3FED4107"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3FED4108"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3FED4109" w14:textId="77777777"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bookmarkEnd w:id="1"/>
          </w:p>
        </w:tc>
      </w:tr>
      <w:tr w:rsidR="00161AF3" w:rsidRPr="00ED3CD5" w14:paraId="3FED410E" w14:textId="77777777">
        <w:trPr>
          <w:trHeight w:val="567"/>
        </w:trPr>
        <w:tc>
          <w:tcPr>
            <w:tcW w:w="1035" w:type="dxa"/>
            <w:noWrap/>
          </w:tcPr>
          <w:p w14:paraId="3FED410B"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3FED410C"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3FED410D"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Pr="00ED3CD5">
              <w:rPr>
                <w:bCs/>
              </w:rPr>
            </w:r>
            <w:r w:rsidRPr="00ED3CD5">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3FED4112" w14:textId="77777777">
        <w:trPr>
          <w:trHeight w:val="567"/>
        </w:trPr>
        <w:tc>
          <w:tcPr>
            <w:tcW w:w="1035" w:type="dxa"/>
            <w:tcBorders>
              <w:right w:val="single" w:sz="12" w:space="0" w:color="99CCFF"/>
            </w:tcBorders>
            <w:noWrap/>
          </w:tcPr>
          <w:p w14:paraId="3FED410F"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3FED4110"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3FED4111" w14:textId="77777777" w:rsidR="00C44F08" w:rsidRPr="00ED3CD5" w:rsidRDefault="00C44F08" w:rsidP="009E5360">
            <w:pPr>
              <w:ind w:left="720"/>
            </w:pPr>
          </w:p>
        </w:tc>
      </w:tr>
    </w:tbl>
    <w:p w14:paraId="3FED4113" w14:textId="77777777" w:rsidR="00C44F08" w:rsidRPr="00ED3CD5" w:rsidRDefault="00C44F08" w:rsidP="00C44F08">
      <w:pPr>
        <w:rPr>
          <w:rFonts w:cs="Arial"/>
        </w:rPr>
      </w:pPr>
    </w:p>
    <w:p w14:paraId="3FED4114" w14:textId="77777777" w:rsidR="00C44F08" w:rsidRPr="00ED3CD5" w:rsidRDefault="00C44F08" w:rsidP="00C44F08">
      <w:pPr>
        <w:rPr>
          <w:rFonts w:cs="Arial"/>
        </w:rPr>
      </w:pPr>
      <w:r w:rsidRPr="00ED3CD5">
        <w:rPr>
          <w:rFonts w:cs="Arial"/>
        </w:rPr>
        <w:t>A Dhaoine Uaisle</w:t>
      </w:r>
    </w:p>
    <w:p w14:paraId="3FED4115"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3FED4116"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3FED4117"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3FED4118"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3FED4119"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3FED411A"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3FED411B" w14:textId="59B21036"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7E14FA">
        <w:t>18</w:t>
      </w:r>
      <w:r w:rsidR="007E14FA">
        <w:rPr>
          <w:rFonts w:ascii="MS Gothic" w:eastAsia="MS Gothic" w:hAnsi="MS Gothic" w:cs="MS Gothic"/>
          <w:noProof/>
        </w:rPr>
        <w:t>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3FED411C"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3FED411D"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3FED411E" w14:textId="77777777" w:rsidR="00C44F08" w:rsidRPr="00ED3CD5" w:rsidRDefault="00C44F08" w:rsidP="00C44F08">
      <w:pPr>
        <w:rPr>
          <w:rFonts w:cs="Arial"/>
        </w:rPr>
      </w:pPr>
      <w:r w:rsidRPr="00ED3CD5">
        <w:rPr>
          <w:rFonts w:cs="Arial"/>
        </w:rPr>
        <w:t>We agree that you are not bound to accept the lowest or any tender you may receive.</w:t>
      </w:r>
    </w:p>
    <w:p w14:paraId="3FED411F"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3FED4120" w14:textId="77777777" w:rsidR="004B5809" w:rsidRPr="00ED3CD5" w:rsidRDefault="004B5809" w:rsidP="00C44F08">
      <w:pPr>
        <w:rPr>
          <w:rFonts w:cs="Arial"/>
        </w:rPr>
      </w:pPr>
    </w:p>
    <w:p w14:paraId="3FED4121" w14:textId="77777777" w:rsidR="00C44F08" w:rsidRPr="00ED3CD5" w:rsidRDefault="00C44F08" w:rsidP="00C44F08">
      <w:pPr>
        <w:rPr>
          <w:rFonts w:cs="Arial"/>
        </w:rPr>
      </w:pPr>
      <w:r w:rsidRPr="00ED3CD5">
        <w:rPr>
          <w:rFonts w:cs="Arial"/>
        </w:rPr>
        <w:t>Is sinne, le meas</w:t>
      </w:r>
    </w:p>
    <w:p w14:paraId="3FED4122"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3FED4125" w14:textId="77777777" w:rsidTr="00446F8A">
        <w:trPr>
          <w:trHeight w:val="567"/>
        </w:trPr>
        <w:tc>
          <w:tcPr>
            <w:tcW w:w="3348" w:type="dxa"/>
            <w:tcBorders>
              <w:top w:val="nil"/>
              <w:left w:val="nil"/>
              <w:bottom w:val="nil"/>
              <w:right w:val="single" w:sz="12" w:space="0" w:color="99CCFF"/>
            </w:tcBorders>
          </w:tcPr>
          <w:p w14:paraId="3FED4123"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tcPr>
          <w:p w14:paraId="3FED4124" w14:textId="77777777" w:rsidR="00CA15A8" w:rsidRPr="00ED3CD5" w:rsidRDefault="00CA15A8" w:rsidP="007D0613"/>
        </w:tc>
      </w:tr>
      <w:tr w:rsidR="00CA15A8" w:rsidRPr="00ED3CD5" w14:paraId="3FED4128" w14:textId="77777777" w:rsidTr="00446F8A">
        <w:trPr>
          <w:trHeight w:val="567"/>
        </w:trPr>
        <w:tc>
          <w:tcPr>
            <w:tcW w:w="3348" w:type="dxa"/>
            <w:tcBorders>
              <w:top w:val="nil"/>
              <w:left w:val="nil"/>
              <w:bottom w:val="nil"/>
              <w:right w:val="single" w:sz="12" w:space="0" w:color="99CCFF"/>
            </w:tcBorders>
          </w:tcPr>
          <w:p w14:paraId="3FED4126"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FED4127" w14:textId="77777777" w:rsidR="00CA15A8" w:rsidRPr="00ED3CD5" w:rsidRDefault="00CA15A8" w:rsidP="007D0613"/>
        </w:tc>
      </w:tr>
      <w:tr w:rsidR="00CA15A8" w:rsidRPr="00ED3CD5" w14:paraId="3FED412B" w14:textId="77777777" w:rsidTr="00446F8A">
        <w:trPr>
          <w:trHeight w:val="567"/>
        </w:trPr>
        <w:tc>
          <w:tcPr>
            <w:tcW w:w="3348" w:type="dxa"/>
            <w:tcBorders>
              <w:top w:val="nil"/>
              <w:left w:val="nil"/>
              <w:bottom w:val="nil"/>
              <w:right w:val="single" w:sz="12" w:space="0" w:color="99CCFF"/>
            </w:tcBorders>
          </w:tcPr>
          <w:p w14:paraId="3FED4129" w14:textId="77777777"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3FED412A" w14:textId="77777777" w:rsidR="00CA15A8" w:rsidRPr="00ED3CD5" w:rsidRDefault="00CA15A8" w:rsidP="007D0613"/>
        </w:tc>
      </w:tr>
    </w:tbl>
    <w:p w14:paraId="3FED412C" w14:textId="77777777" w:rsidR="00CA15A8" w:rsidRPr="00ED3CD5" w:rsidRDefault="00CA15A8" w:rsidP="00C44F08">
      <w:pPr>
        <w:rPr>
          <w:rFonts w:cs="Arial"/>
        </w:rPr>
      </w:pPr>
      <w:r w:rsidRPr="00ED3CD5">
        <w:rPr>
          <w:rFonts w:cs="Arial"/>
        </w:rPr>
        <w:lastRenderedPageBreak/>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3FED412F" w14:textId="77777777" w:rsidTr="00446F8A">
        <w:trPr>
          <w:trHeight w:val="567"/>
        </w:trPr>
        <w:tc>
          <w:tcPr>
            <w:tcW w:w="3348" w:type="dxa"/>
            <w:tcBorders>
              <w:top w:val="nil"/>
              <w:left w:val="nil"/>
              <w:bottom w:val="nil"/>
              <w:right w:val="single" w:sz="12" w:space="0" w:color="99CCFF"/>
            </w:tcBorders>
          </w:tcPr>
          <w:p w14:paraId="3FED412D"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3FED412E" w14:textId="77777777" w:rsidR="00CA15A8" w:rsidRPr="00ED3CD5" w:rsidRDefault="00CA15A8" w:rsidP="007D0613"/>
        </w:tc>
      </w:tr>
      <w:tr w:rsidR="00CA15A8" w:rsidRPr="00ED3CD5" w14:paraId="3FED4132" w14:textId="77777777" w:rsidTr="00446F8A">
        <w:trPr>
          <w:trHeight w:val="567"/>
        </w:trPr>
        <w:tc>
          <w:tcPr>
            <w:tcW w:w="3348" w:type="dxa"/>
            <w:tcBorders>
              <w:top w:val="nil"/>
              <w:left w:val="nil"/>
              <w:bottom w:val="nil"/>
              <w:right w:val="single" w:sz="12" w:space="0" w:color="99CCFF"/>
            </w:tcBorders>
          </w:tcPr>
          <w:p w14:paraId="3FED4130"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3FED4131" w14:textId="77777777" w:rsidR="00CA15A8" w:rsidRPr="00ED3CD5" w:rsidRDefault="00CA15A8" w:rsidP="007D0613"/>
        </w:tc>
      </w:tr>
    </w:tbl>
    <w:p w14:paraId="3FED4133" w14:textId="77777777" w:rsidR="00075916" w:rsidRPr="00ED3CD5" w:rsidRDefault="00075916" w:rsidP="007B6AE0">
      <w:pPr>
        <w:jc w:val="center"/>
        <w:rPr>
          <w:rFonts w:cs="Arial"/>
        </w:rPr>
      </w:pPr>
    </w:p>
    <w:p w14:paraId="3FED4134"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3FED4137" w14:textId="77777777" w:rsidTr="00446F8A">
        <w:trPr>
          <w:trHeight w:val="567"/>
        </w:trPr>
        <w:tc>
          <w:tcPr>
            <w:tcW w:w="3348" w:type="dxa"/>
            <w:tcBorders>
              <w:top w:val="nil"/>
              <w:left w:val="nil"/>
              <w:bottom w:val="nil"/>
              <w:right w:val="single" w:sz="12" w:space="0" w:color="99CCFF"/>
            </w:tcBorders>
          </w:tcPr>
          <w:p w14:paraId="3FED4135"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tcPr>
          <w:p w14:paraId="3FED4136" w14:textId="77777777" w:rsidR="00075916" w:rsidRPr="00ED3CD5" w:rsidRDefault="00075916" w:rsidP="00F817C8"/>
        </w:tc>
      </w:tr>
      <w:tr w:rsidR="00075916" w:rsidRPr="00ED3CD5" w14:paraId="3FED413A" w14:textId="77777777" w:rsidTr="00446F8A">
        <w:trPr>
          <w:trHeight w:val="567"/>
        </w:trPr>
        <w:tc>
          <w:tcPr>
            <w:tcW w:w="3348" w:type="dxa"/>
            <w:tcBorders>
              <w:top w:val="nil"/>
              <w:left w:val="nil"/>
              <w:bottom w:val="nil"/>
              <w:right w:val="single" w:sz="12" w:space="0" w:color="99CCFF"/>
            </w:tcBorders>
          </w:tcPr>
          <w:p w14:paraId="3FED4138"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tcPr>
          <w:p w14:paraId="3FED4139" w14:textId="77777777" w:rsidR="00075916" w:rsidRPr="00ED3CD5" w:rsidRDefault="00075916" w:rsidP="00F817C8"/>
        </w:tc>
      </w:tr>
      <w:tr w:rsidR="00075916" w:rsidRPr="00ED3CD5" w14:paraId="3FED413D" w14:textId="77777777" w:rsidTr="00446F8A">
        <w:trPr>
          <w:trHeight w:val="567"/>
        </w:trPr>
        <w:tc>
          <w:tcPr>
            <w:tcW w:w="3348" w:type="dxa"/>
            <w:tcBorders>
              <w:top w:val="nil"/>
              <w:left w:val="nil"/>
              <w:bottom w:val="nil"/>
              <w:right w:val="single" w:sz="12" w:space="0" w:color="99CCFF"/>
            </w:tcBorders>
          </w:tcPr>
          <w:p w14:paraId="3FED413B"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tcPr>
          <w:p w14:paraId="3FED413C" w14:textId="77777777" w:rsidR="00075916" w:rsidRPr="00ED3CD5" w:rsidRDefault="00075916" w:rsidP="00F817C8"/>
        </w:tc>
      </w:tr>
      <w:tr w:rsidR="00075916" w:rsidRPr="00ED3CD5" w14:paraId="3FED4140" w14:textId="77777777" w:rsidTr="00446F8A">
        <w:trPr>
          <w:trHeight w:val="567"/>
        </w:trPr>
        <w:tc>
          <w:tcPr>
            <w:tcW w:w="3348" w:type="dxa"/>
            <w:tcBorders>
              <w:top w:val="nil"/>
              <w:left w:val="nil"/>
              <w:bottom w:val="nil"/>
              <w:right w:val="single" w:sz="12" w:space="0" w:color="99CCFF"/>
            </w:tcBorders>
          </w:tcPr>
          <w:p w14:paraId="3FED413E"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tcPr>
          <w:p w14:paraId="3FED413F" w14:textId="77777777" w:rsidR="00075916" w:rsidRPr="00ED3CD5" w:rsidRDefault="00075916" w:rsidP="00F817C8"/>
        </w:tc>
      </w:tr>
    </w:tbl>
    <w:p w14:paraId="3FED4141" w14:textId="77777777" w:rsidR="00541625" w:rsidRPr="00ED3CD5" w:rsidRDefault="00541625" w:rsidP="00075916">
      <w:pPr>
        <w:rPr>
          <w:b/>
          <w:sz w:val="32"/>
          <w:szCs w:val="32"/>
          <w:lang w:val="en-GB"/>
        </w:rPr>
      </w:pPr>
    </w:p>
    <w:p w14:paraId="3FED4142" w14:textId="77777777" w:rsidR="00D32612" w:rsidRPr="00ED3CD5" w:rsidRDefault="00D32612" w:rsidP="00075916">
      <w:pPr>
        <w:rPr>
          <w:b/>
          <w:sz w:val="32"/>
          <w:szCs w:val="32"/>
          <w:lang w:val="en-GB"/>
        </w:rPr>
      </w:pPr>
    </w:p>
    <w:p w14:paraId="3FED4143" w14:textId="77777777" w:rsidR="00D32612" w:rsidRPr="00ED3CD5" w:rsidRDefault="00D32612" w:rsidP="00075916">
      <w:pPr>
        <w:rPr>
          <w:b/>
          <w:sz w:val="32"/>
          <w:szCs w:val="32"/>
          <w:lang w:val="en-GB"/>
        </w:rPr>
      </w:pPr>
    </w:p>
    <w:p w14:paraId="3FED4144" w14:textId="77777777" w:rsidR="00C44F08" w:rsidRPr="00ED3CD5" w:rsidRDefault="002F70E4" w:rsidP="00075916">
      <w:pPr>
        <w:rPr>
          <w:b/>
          <w:sz w:val="32"/>
          <w:szCs w:val="32"/>
          <w:lang w:val="en-GB"/>
        </w:rPr>
      </w:pPr>
      <w:r w:rsidRPr="00ED3CD5">
        <w:rPr>
          <w:b/>
          <w:sz w:val="32"/>
          <w:szCs w:val="32"/>
          <w:lang w:val="en-GB"/>
        </w:rPr>
        <w:t>TENDER ACCEPTED</w:t>
      </w:r>
    </w:p>
    <w:p w14:paraId="3FED4145" w14:textId="77777777" w:rsidR="002F70E4" w:rsidRPr="00ED3CD5" w:rsidRDefault="002F70E4" w:rsidP="00C44F08">
      <w:pPr>
        <w:jc w:val="center"/>
        <w:rPr>
          <w:b/>
          <w:sz w:val="32"/>
          <w:szCs w:val="32"/>
          <w:lang w:val="en-GB"/>
        </w:rPr>
      </w:pPr>
    </w:p>
    <w:p w14:paraId="3FED4146"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3FED4147"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3FED414A" w14:textId="77777777" w:rsidTr="00446F8A">
        <w:trPr>
          <w:trHeight w:val="567"/>
        </w:trPr>
        <w:tc>
          <w:tcPr>
            <w:tcW w:w="3342" w:type="dxa"/>
            <w:tcBorders>
              <w:top w:val="nil"/>
              <w:left w:val="nil"/>
              <w:bottom w:val="nil"/>
              <w:right w:val="single" w:sz="12" w:space="0" w:color="99CCFF"/>
            </w:tcBorders>
          </w:tcPr>
          <w:p w14:paraId="3FED4148"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3FED4149" w14:textId="77777777" w:rsidR="00C44F08" w:rsidRPr="00ED3CD5" w:rsidRDefault="00C44F08" w:rsidP="009E5360"/>
        </w:tc>
      </w:tr>
      <w:tr w:rsidR="00C44F08" w:rsidRPr="00ED3CD5" w14:paraId="3FED414D" w14:textId="77777777" w:rsidTr="00446F8A">
        <w:trPr>
          <w:trHeight w:val="567"/>
        </w:trPr>
        <w:tc>
          <w:tcPr>
            <w:tcW w:w="3342" w:type="dxa"/>
            <w:tcBorders>
              <w:top w:val="nil"/>
              <w:left w:val="nil"/>
              <w:bottom w:val="nil"/>
              <w:right w:val="single" w:sz="12" w:space="0" w:color="99CCFF"/>
            </w:tcBorders>
          </w:tcPr>
          <w:p w14:paraId="3FED414B"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3FED414C" w14:textId="77777777" w:rsidR="00C44F08" w:rsidRPr="00ED3CD5" w:rsidRDefault="00C44F08" w:rsidP="009E5360"/>
        </w:tc>
      </w:tr>
      <w:tr w:rsidR="00C44F08" w:rsidRPr="00ED3CD5" w14:paraId="3FED4150" w14:textId="77777777" w:rsidTr="00446F8A">
        <w:trPr>
          <w:trHeight w:val="567"/>
        </w:trPr>
        <w:tc>
          <w:tcPr>
            <w:tcW w:w="3342" w:type="dxa"/>
            <w:tcBorders>
              <w:top w:val="nil"/>
              <w:left w:val="nil"/>
              <w:bottom w:val="nil"/>
              <w:right w:val="single" w:sz="12" w:space="0" w:color="99CCFF"/>
            </w:tcBorders>
          </w:tcPr>
          <w:p w14:paraId="3FED414E"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3FED414F" w14:textId="77777777" w:rsidR="00C44F08" w:rsidRPr="00ED3CD5" w:rsidRDefault="00C44F08" w:rsidP="009E5360"/>
        </w:tc>
      </w:tr>
    </w:tbl>
    <w:p w14:paraId="3FED4151"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3FED4155" w14:textId="77777777">
        <w:trPr>
          <w:trHeight w:val="567"/>
        </w:trPr>
        <w:tc>
          <w:tcPr>
            <w:tcW w:w="1272" w:type="dxa"/>
            <w:tcBorders>
              <w:right w:val="single" w:sz="12" w:space="0" w:color="99CCFF"/>
            </w:tcBorders>
          </w:tcPr>
          <w:p w14:paraId="3FED4152"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3FED4153" w14:textId="77777777" w:rsidR="00C44F08" w:rsidRPr="00ED3CD5" w:rsidRDefault="00C44F08" w:rsidP="009E5360">
            <w:pPr>
              <w:rPr>
                <w:i/>
              </w:rPr>
            </w:pPr>
          </w:p>
        </w:tc>
        <w:tc>
          <w:tcPr>
            <w:tcW w:w="5501" w:type="dxa"/>
            <w:tcBorders>
              <w:left w:val="single" w:sz="12" w:space="0" w:color="99CCFF"/>
            </w:tcBorders>
          </w:tcPr>
          <w:p w14:paraId="3FED4154" w14:textId="77777777" w:rsidR="00C44F08" w:rsidRPr="00ED3CD5" w:rsidRDefault="00C44F08" w:rsidP="009E5360">
            <w:pPr>
              <w:ind w:left="720"/>
            </w:pPr>
          </w:p>
        </w:tc>
      </w:tr>
    </w:tbl>
    <w:p w14:paraId="3FED4156" w14:textId="77777777" w:rsidR="00CC05D6" w:rsidRPr="00ED3CD5" w:rsidRDefault="00CC05D6" w:rsidP="00A8120D">
      <w:pPr>
        <w:pStyle w:val="Heading1"/>
        <w:sectPr w:rsidR="00CC05D6" w:rsidRPr="00ED3CD5" w:rsidSect="009C2FB9">
          <w:footerReference w:type="even" r:id="rId11"/>
          <w:footerReference w:type="default" r:id="rId12"/>
          <w:footerReference w:type="first" r:id="rId13"/>
          <w:pgSz w:w="11907" w:h="16840" w:code="9"/>
          <w:pgMar w:top="1134" w:right="1009" w:bottom="1418" w:left="1009" w:header="709" w:footer="709" w:gutter="0"/>
          <w:cols w:space="708"/>
          <w:titlePg/>
          <w:docGrid w:linePitch="360"/>
        </w:sectPr>
      </w:pPr>
    </w:p>
    <w:p w14:paraId="3FED4157"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3FED4159" w14:textId="77777777" w:rsidTr="00446F8A">
        <w:tc>
          <w:tcPr>
            <w:tcW w:w="10368" w:type="dxa"/>
            <w:gridSpan w:val="3"/>
          </w:tcPr>
          <w:p w14:paraId="3FED4158" w14:textId="77777777" w:rsidR="000719C0" w:rsidRPr="00ED3CD5" w:rsidRDefault="000719C0" w:rsidP="00133824">
            <w:r w:rsidRPr="00ED3CD5">
              <w:rPr>
                <w:b/>
              </w:rPr>
              <w:t>Clause</w:t>
            </w:r>
          </w:p>
        </w:tc>
      </w:tr>
      <w:tr w:rsidR="000719C0" w:rsidRPr="00ED3CD5" w14:paraId="3FED415D" w14:textId="77777777" w:rsidTr="00446F8A">
        <w:trPr>
          <w:trHeight w:val="447"/>
        </w:trPr>
        <w:tc>
          <w:tcPr>
            <w:tcW w:w="1008" w:type="dxa"/>
            <w:vMerge w:val="restart"/>
          </w:tcPr>
          <w:p w14:paraId="3FED415A" w14:textId="77777777" w:rsidR="000719C0" w:rsidRPr="00ED3CD5" w:rsidRDefault="000719C0" w:rsidP="00133824">
            <w:r w:rsidRPr="00ED3CD5">
              <w:t>1.4</w:t>
            </w:r>
          </w:p>
        </w:tc>
        <w:tc>
          <w:tcPr>
            <w:tcW w:w="4238" w:type="dxa"/>
            <w:tcBorders>
              <w:right w:val="single" w:sz="12" w:space="0" w:color="99CCFF"/>
            </w:tcBorders>
          </w:tcPr>
          <w:p w14:paraId="3FED415B"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tcPr>
          <w:p w14:paraId="3FED415C"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3FED4161" w14:textId="77777777" w:rsidTr="00446F8A">
        <w:trPr>
          <w:trHeight w:val="447"/>
        </w:trPr>
        <w:tc>
          <w:tcPr>
            <w:tcW w:w="1008" w:type="dxa"/>
            <w:vMerge/>
          </w:tcPr>
          <w:p w14:paraId="3FED415E" w14:textId="77777777" w:rsidR="000719C0" w:rsidRPr="00ED3CD5" w:rsidRDefault="000719C0" w:rsidP="00133824"/>
        </w:tc>
        <w:tc>
          <w:tcPr>
            <w:tcW w:w="4238" w:type="dxa"/>
            <w:tcBorders>
              <w:bottom w:val="single" w:sz="12" w:space="0" w:color="99CCFF"/>
              <w:right w:val="single" w:sz="12" w:space="0" w:color="99CCFF"/>
            </w:tcBorders>
          </w:tcPr>
          <w:p w14:paraId="3FED415F"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tcPr>
          <w:p w14:paraId="3FED4160"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3FED4169" w14:textId="77777777" w:rsidTr="00446F8A">
        <w:trPr>
          <w:trHeight w:val="447"/>
        </w:trPr>
        <w:tc>
          <w:tcPr>
            <w:tcW w:w="1008" w:type="dxa"/>
            <w:tcBorders>
              <w:right w:val="single" w:sz="12" w:space="0" w:color="99CCFF"/>
            </w:tcBorders>
          </w:tcPr>
          <w:p w14:paraId="3FED4162"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tcPr>
          <w:p w14:paraId="3FED4163" w14:textId="04F00618" w:rsidR="000719C0" w:rsidRPr="00ED3CD5" w:rsidRDefault="000719C0" w:rsidP="00133824">
            <w:r w:rsidRPr="00ED3CD5">
              <w:t xml:space="preserve">Specialists the </w:t>
            </w:r>
            <w:r w:rsidR="00763330" w:rsidRPr="00ED3CD5">
              <w:rPr>
                <w:bCs/>
              </w:rPr>
              <w:fldChar w:fldCharType="begin">
                <w:ffData>
                  <w:name w:val=""/>
                  <w:enabled/>
                  <w:calcOnExit w:val="0"/>
                  <w:ddList>
                    <w:result w:val="1"/>
                    <w:listEntry w:val="Framework Participants are"/>
                    <w:listEntry w:val="Contractor is"/>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3FED4164" w14:textId="77777777" w:rsidR="000719C0" w:rsidRPr="00ED3CD5" w:rsidRDefault="000719C0" w:rsidP="00446F8A">
            <w:pPr>
              <w:jc w:val="center"/>
              <w:rPr>
                <w:u w:val="single"/>
              </w:rPr>
            </w:pPr>
            <w:r w:rsidRPr="00ED3CD5">
              <w:rPr>
                <w:u w:val="single"/>
              </w:rPr>
              <w:t>Work Type</w:t>
            </w:r>
          </w:p>
          <w:p w14:paraId="3FED4165" w14:textId="56A46A85"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DB04D0">
              <w:rPr>
                <w:i/>
                <w:noProof/>
              </w:rPr>
              <w:t>n/a</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tcPr>
          <w:p w14:paraId="3FED4166" w14:textId="77777777" w:rsidR="000719C0" w:rsidRPr="00ED3CD5" w:rsidRDefault="000719C0" w:rsidP="00133824">
            <w:pPr>
              <w:rPr>
                <w:i/>
                <w:u w:val="single"/>
              </w:rPr>
            </w:pPr>
          </w:p>
          <w:p w14:paraId="3FED4167" w14:textId="77777777" w:rsidR="000719C0" w:rsidRPr="00ED3CD5" w:rsidRDefault="000719C0" w:rsidP="00446F8A">
            <w:pPr>
              <w:jc w:val="center"/>
              <w:rPr>
                <w:u w:val="single"/>
              </w:rPr>
            </w:pPr>
            <w:r w:rsidRPr="00ED3CD5">
              <w:rPr>
                <w:u w:val="single"/>
              </w:rPr>
              <w:t>Name of Specialist</w:t>
            </w:r>
          </w:p>
          <w:p w14:paraId="3FED4168" w14:textId="1A5799F6"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00DB04D0">
              <w:rPr>
                <w:i/>
              </w:rPr>
              <w:t>n/a</w:t>
            </w:r>
            <w:r w:rsidRPr="00ED3CD5">
              <w:rPr>
                <w:i/>
              </w:rPr>
              <w:fldChar w:fldCharType="end"/>
            </w:r>
          </w:p>
        </w:tc>
      </w:tr>
    </w:tbl>
    <w:p w14:paraId="3FED416A"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FED416E" w14:textId="77777777" w:rsidTr="00446F8A">
        <w:tc>
          <w:tcPr>
            <w:tcW w:w="1008" w:type="dxa"/>
          </w:tcPr>
          <w:p w14:paraId="3FED416B" w14:textId="77777777" w:rsidR="000719C0" w:rsidRPr="00ED3CD5" w:rsidRDefault="000719C0" w:rsidP="00133824">
            <w:r w:rsidRPr="00ED3CD5">
              <w:t>8.2</w:t>
            </w:r>
          </w:p>
        </w:tc>
        <w:tc>
          <w:tcPr>
            <w:tcW w:w="4320" w:type="dxa"/>
            <w:tcBorders>
              <w:right w:val="single" w:sz="12" w:space="0" w:color="99CCFF"/>
            </w:tcBorders>
          </w:tcPr>
          <w:p w14:paraId="3FED416C"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tcPr>
          <w:p w14:paraId="3FED416D" w14:textId="5326CBDE"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 xml:space="preserve">Annual aggregate limit of at least: </w:t>
            </w:r>
            <w:r w:rsidR="00790233">
              <w:rPr>
                <w:i/>
                <w:noProof/>
              </w:rPr>
              <w:t>€1,000,000</w:t>
            </w:r>
            <w:r w:rsidRPr="00ED3CD5">
              <w:rPr>
                <w:i/>
              </w:rPr>
              <w:fldChar w:fldCharType="end"/>
            </w:r>
          </w:p>
        </w:tc>
      </w:tr>
    </w:tbl>
    <w:p w14:paraId="3FED416F"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FED4173" w14:textId="77777777" w:rsidTr="00446F8A">
        <w:tc>
          <w:tcPr>
            <w:tcW w:w="1008" w:type="dxa"/>
            <w:vMerge w:val="restart"/>
          </w:tcPr>
          <w:p w14:paraId="3FED4170" w14:textId="77777777" w:rsidR="000719C0" w:rsidRPr="00ED3CD5" w:rsidRDefault="000719C0" w:rsidP="00133824">
            <w:r w:rsidRPr="00ED3CD5">
              <w:t>2.1</w:t>
            </w:r>
          </w:p>
        </w:tc>
        <w:tc>
          <w:tcPr>
            <w:tcW w:w="4320" w:type="dxa"/>
            <w:tcBorders>
              <w:right w:val="single" w:sz="12" w:space="0" w:color="99CCFF"/>
            </w:tcBorders>
          </w:tcPr>
          <w:p w14:paraId="3FED4171"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tcPr>
          <w:p w14:paraId="3FED4172" w14:textId="62DCB098"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790233">
              <w:rPr>
                <w:i/>
                <w:noProof/>
              </w:rPr>
              <w:t>4 years</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3FED4177" w14:textId="77777777" w:rsidTr="00446F8A">
        <w:tc>
          <w:tcPr>
            <w:tcW w:w="1008" w:type="dxa"/>
            <w:vMerge/>
          </w:tcPr>
          <w:p w14:paraId="3FED4174" w14:textId="77777777" w:rsidR="000719C0" w:rsidRPr="00ED3CD5" w:rsidRDefault="000719C0" w:rsidP="00133824"/>
        </w:tc>
        <w:tc>
          <w:tcPr>
            <w:tcW w:w="4320" w:type="dxa"/>
            <w:tcBorders>
              <w:right w:val="single" w:sz="12" w:space="0" w:color="99CCFF"/>
            </w:tcBorders>
          </w:tcPr>
          <w:p w14:paraId="3FED4175"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tcPr>
          <w:p w14:paraId="3FED4176" w14:textId="3C1C447C"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w:t>
            </w:r>
            <w:r w:rsidR="00FA21A7">
              <w:rPr>
                <w:i/>
                <w:noProof/>
              </w:rPr>
              <w:t>100</w:t>
            </w:r>
            <w:r w:rsidRPr="00ED3CD5">
              <w:rPr>
                <w:i/>
              </w:rPr>
              <w:fldChar w:fldCharType="end"/>
            </w:r>
            <w:r w:rsidRPr="00ED3CD5">
              <w:t>%</w:t>
            </w:r>
            <w:r w:rsidRPr="00ED3CD5">
              <w:rPr>
                <w:rStyle w:val="FootnoteReference"/>
              </w:rPr>
              <w:footnoteReference w:id="9"/>
            </w:r>
            <w:r w:rsidRPr="00ED3CD5">
              <w:t xml:space="preserve"> of the Maximum Sum. </w:t>
            </w:r>
          </w:p>
        </w:tc>
      </w:tr>
    </w:tbl>
    <w:p w14:paraId="3FED4178"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FED417C" w14:textId="77777777" w:rsidTr="00446F8A">
        <w:tc>
          <w:tcPr>
            <w:tcW w:w="1008" w:type="dxa"/>
          </w:tcPr>
          <w:p w14:paraId="3FED4179" w14:textId="77777777" w:rsidR="000719C0" w:rsidRPr="00ED3CD5" w:rsidRDefault="000719C0" w:rsidP="00133824">
            <w:r w:rsidRPr="00ED3CD5">
              <w:t>5.4</w:t>
            </w:r>
          </w:p>
        </w:tc>
        <w:tc>
          <w:tcPr>
            <w:tcW w:w="4320" w:type="dxa"/>
            <w:tcBorders>
              <w:right w:val="single" w:sz="12" w:space="0" w:color="99CCFF"/>
            </w:tcBorders>
          </w:tcPr>
          <w:p w14:paraId="3FED417A"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tcPr>
          <w:p w14:paraId="3FED417B" w14:textId="7E9D89BA"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763330" w:rsidRPr="00ED3CD5">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006B4EAC">
              <w:rPr>
                <w:i/>
              </w:rPr>
              <w:t>90</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0032738C">
              <w:rPr>
                <w:i/>
              </w:rPr>
              <w:t>10</w:t>
            </w:r>
            <w:r w:rsidRPr="00ED3CD5">
              <w:rPr>
                <w:i/>
              </w:rPr>
              <w:fldChar w:fldCharType="end"/>
            </w:r>
            <w:r w:rsidRPr="00ED3CD5">
              <w:t>%</w:t>
            </w:r>
            <w:r w:rsidRPr="00ED3CD5">
              <w:rPr>
                <w:rStyle w:val="FootnoteReference"/>
              </w:rPr>
              <w:footnoteReference w:id="12"/>
            </w:r>
            <w:r w:rsidRPr="00ED3CD5">
              <w:t xml:space="preserve"> of the Maximum Sum.</w:t>
            </w:r>
          </w:p>
        </w:tc>
      </w:tr>
    </w:tbl>
    <w:p w14:paraId="3FED417D"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FED4181" w14:textId="77777777" w:rsidTr="00446F8A">
        <w:tc>
          <w:tcPr>
            <w:tcW w:w="1008" w:type="dxa"/>
          </w:tcPr>
          <w:p w14:paraId="3FED417E" w14:textId="77777777" w:rsidR="000719C0" w:rsidRPr="00ED3CD5" w:rsidRDefault="000719C0" w:rsidP="00133824">
            <w:r w:rsidRPr="00ED3CD5">
              <w:t>6.1</w:t>
            </w:r>
          </w:p>
        </w:tc>
        <w:tc>
          <w:tcPr>
            <w:tcW w:w="4320" w:type="dxa"/>
            <w:tcBorders>
              <w:right w:val="single" w:sz="12" w:space="0" w:color="99CCFF"/>
            </w:tcBorders>
          </w:tcPr>
          <w:p w14:paraId="3FED417F"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tcPr>
          <w:p w14:paraId="3FED4180" w14:textId="068CFE5F"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32738C">
              <w:rPr>
                <w:i/>
                <w:noProof/>
              </w:rPr>
              <w:t>1</w:t>
            </w:r>
            <w:r w:rsidR="006B5156">
              <w:rPr>
                <w:i/>
                <w:noProof/>
              </w:rPr>
              <w:t>,000,000</w:t>
            </w:r>
            <w:r w:rsidRPr="00ED3CD5">
              <w:rPr>
                <w:i/>
              </w:rPr>
              <w:fldChar w:fldCharType="end"/>
            </w:r>
            <w:r w:rsidR="00E379B0" w:rsidRPr="00ED3CD5">
              <w:rPr>
                <w:rStyle w:val="FootnoteReference"/>
              </w:rPr>
              <w:footnoteReference w:id="13"/>
            </w:r>
          </w:p>
        </w:tc>
      </w:tr>
    </w:tbl>
    <w:p w14:paraId="3FED4182"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FED4186" w14:textId="77777777" w:rsidTr="00446F8A">
        <w:tc>
          <w:tcPr>
            <w:tcW w:w="1008" w:type="dxa"/>
          </w:tcPr>
          <w:p w14:paraId="3FED4183" w14:textId="77777777" w:rsidR="000719C0" w:rsidRPr="00ED3CD5" w:rsidRDefault="000719C0" w:rsidP="00133824">
            <w:r w:rsidRPr="00ED3CD5">
              <w:t>6.5</w:t>
            </w:r>
          </w:p>
        </w:tc>
        <w:tc>
          <w:tcPr>
            <w:tcW w:w="4320" w:type="dxa"/>
            <w:tcBorders>
              <w:right w:val="single" w:sz="12" w:space="0" w:color="99CCFF"/>
            </w:tcBorders>
          </w:tcPr>
          <w:p w14:paraId="3FED4184"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tcPr>
          <w:p w14:paraId="3FED4185"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3FED4187"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FED418B" w14:textId="77777777" w:rsidTr="00446F8A">
        <w:tc>
          <w:tcPr>
            <w:tcW w:w="1008" w:type="dxa"/>
          </w:tcPr>
          <w:p w14:paraId="3FED4188" w14:textId="77777777" w:rsidR="000719C0" w:rsidRPr="00ED3CD5" w:rsidRDefault="000719C0" w:rsidP="00133824">
            <w:r w:rsidRPr="00ED3CD5">
              <w:t>6.6</w:t>
            </w:r>
          </w:p>
        </w:tc>
        <w:tc>
          <w:tcPr>
            <w:tcW w:w="4320" w:type="dxa"/>
            <w:tcBorders>
              <w:right w:val="single" w:sz="12" w:space="0" w:color="99CCFF"/>
            </w:tcBorders>
          </w:tcPr>
          <w:p w14:paraId="3FED4189"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vAlign w:val="center"/>
          </w:tcPr>
          <w:p w14:paraId="3FED418A" w14:textId="40567551"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00F01842">
              <w:rPr>
                <w:rFonts w:cs="Arial"/>
                <w:noProof/>
              </w:rPr>
              <w:t>28</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3FED418C"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FED4190" w14:textId="77777777" w:rsidTr="00446F8A">
        <w:tc>
          <w:tcPr>
            <w:tcW w:w="1008" w:type="dxa"/>
          </w:tcPr>
          <w:p w14:paraId="3FED418D" w14:textId="77777777" w:rsidR="000719C0" w:rsidRPr="00ED3CD5" w:rsidRDefault="000719C0" w:rsidP="00133824">
            <w:r w:rsidRPr="00ED3CD5">
              <w:t>10,1, 15</w:t>
            </w:r>
          </w:p>
        </w:tc>
        <w:tc>
          <w:tcPr>
            <w:tcW w:w="4320" w:type="dxa"/>
            <w:tcBorders>
              <w:right w:val="single" w:sz="12" w:space="0" w:color="99CCFF"/>
            </w:tcBorders>
          </w:tcPr>
          <w:p w14:paraId="3FED418E"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vAlign w:val="center"/>
          </w:tcPr>
          <w:p w14:paraId="3FED418F"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3FED4191" w14:textId="77777777" w:rsidR="000719C0" w:rsidRPr="00ED3CD5" w:rsidRDefault="000719C0" w:rsidP="000719C0">
      <w:pPr>
        <w:rPr>
          <w:sz w:val="16"/>
          <w:szCs w:val="16"/>
        </w:rPr>
      </w:pPr>
    </w:p>
    <w:p w14:paraId="3FED4192" w14:textId="77777777" w:rsidR="009C2FB9" w:rsidRPr="00ED3CD5" w:rsidRDefault="009C2FB9">
      <w:r w:rsidRPr="00ED3CD5">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3FED4197" w14:textId="77777777" w:rsidTr="00446F8A">
        <w:tc>
          <w:tcPr>
            <w:tcW w:w="1008" w:type="dxa"/>
            <w:vMerge w:val="restart"/>
          </w:tcPr>
          <w:p w14:paraId="3FED4193" w14:textId="77777777" w:rsidR="000719C0" w:rsidRPr="00ED3CD5" w:rsidRDefault="000719C0" w:rsidP="00133824">
            <w:r w:rsidRPr="00ED3CD5">
              <w:lastRenderedPageBreak/>
              <w:t>11.1</w:t>
            </w:r>
          </w:p>
        </w:tc>
        <w:tc>
          <w:tcPr>
            <w:tcW w:w="4320" w:type="dxa"/>
            <w:tcBorders>
              <w:right w:val="single" w:sz="12" w:space="0" w:color="99CCFF"/>
            </w:tcBorders>
          </w:tcPr>
          <w:p w14:paraId="3FED4194"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tcPr>
          <w:p w14:paraId="3FED4195"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3FED4196" w14:textId="77777777" w:rsidR="000719C0" w:rsidRPr="00ED3CD5" w:rsidRDefault="000719C0" w:rsidP="00133824">
            <w:pPr>
              <w:rPr>
                <w:rFonts w:cs="Arial"/>
              </w:rPr>
            </w:pPr>
          </w:p>
        </w:tc>
      </w:tr>
      <w:tr w:rsidR="000719C0" w:rsidRPr="00ED3CD5" w14:paraId="3FED419C" w14:textId="77777777" w:rsidTr="00446F8A">
        <w:trPr>
          <w:trHeight w:val="530"/>
        </w:trPr>
        <w:tc>
          <w:tcPr>
            <w:tcW w:w="1008" w:type="dxa"/>
            <w:vMerge/>
          </w:tcPr>
          <w:p w14:paraId="3FED4198" w14:textId="77777777" w:rsidR="000719C0" w:rsidRPr="00ED3CD5" w:rsidRDefault="000719C0" w:rsidP="00133824"/>
        </w:tc>
        <w:tc>
          <w:tcPr>
            <w:tcW w:w="4320" w:type="dxa"/>
            <w:tcBorders>
              <w:right w:val="single" w:sz="12" w:space="0" w:color="99CCFF"/>
            </w:tcBorders>
          </w:tcPr>
          <w:p w14:paraId="3FED4199"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vAlign w:val="bottom"/>
          </w:tcPr>
          <w:p w14:paraId="3FED419A" w14:textId="5DF2965B"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w:t>
            </w:r>
            <w:r w:rsidR="00525F7F">
              <w:rPr>
                <w:i/>
                <w:noProof/>
              </w:rPr>
              <w:t>2,7</w:t>
            </w:r>
            <w:r w:rsidRPr="00ED3CD5">
              <w:rPr>
                <w:i/>
                <w:noProof/>
              </w:rPr>
              <w:t>00,000</w:t>
            </w:r>
            <w:r w:rsidRPr="00ED3CD5">
              <w:rPr>
                <w:i/>
              </w:rPr>
              <w:fldChar w:fldCharType="end"/>
            </w:r>
          </w:p>
          <w:p w14:paraId="3FED419B" w14:textId="77777777" w:rsidR="000719C0" w:rsidRPr="00ED3CD5" w:rsidRDefault="000719C0" w:rsidP="00133824">
            <w:pPr>
              <w:rPr>
                <w:rFonts w:cs="Arial"/>
              </w:rPr>
            </w:pPr>
          </w:p>
        </w:tc>
      </w:tr>
    </w:tbl>
    <w:p w14:paraId="3FED419D"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3FED41A1" w14:textId="77777777" w:rsidTr="00446F8A">
        <w:trPr>
          <w:trHeight w:val="345"/>
        </w:trPr>
        <w:tc>
          <w:tcPr>
            <w:tcW w:w="1008" w:type="dxa"/>
            <w:vMerge w:val="restart"/>
          </w:tcPr>
          <w:p w14:paraId="3FED419E" w14:textId="77777777" w:rsidR="000719C0" w:rsidRPr="00ED3CD5" w:rsidRDefault="000719C0" w:rsidP="00133824">
            <w:r w:rsidRPr="00ED3CD5">
              <w:t>11.2</w:t>
            </w:r>
          </w:p>
        </w:tc>
        <w:tc>
          <w:tcPr>
            <w:tcW w:w="7200" w:type="dxa"/>
            <w:gridSpan w:val="2"/>
          </w:tcPr>
          <w:p w14:paraId="3FED419F" w14:textId="77777777" w:rsidR="000719C0" w:rsidRPr="00ED3CD5" w:rsidRDefault="000719C0" w:rsidP="00133824">
            <w:r w:rsidRPr="00ED3CD5">
              <w:t xml:space="preserve">Maximum levels of excess for </w:t>
            </w:r>
          </w:p>
        </w:tc>
        <w:tc>
          <w:tcPr>
            <w:tcW w:w="2135" w:type="dxa"/>
            <w:tcBorders>
              <w:bottom w:val="single" w:sz="12" w:space="0" w:color="99CCFF"/>
            </w:tcBorders>
          </w:tcPr>
          <w:p w14:paraId="3FED41A0" w14:textId="77777777" w:rsidR="000719C0" w:rsidRPr="00ED3CD5" w:rsidRDefault="000719C0" w:rsidP="00133824">
            <w:pPr>
              <w:rPr>
                <w:rFonts w:cs="Arial"/>
              </w:rPr>
            </w:pPr>
          </w:p>
        </w:tc>
      </w:tr>
      <w:tr w:rsidR="000719C0" w:rsidRPr="00ED3CD5" w14:paraId="3FED41A6" w14:textId="77777777" w:rsidTr="00446F8A">
        <w:trPr>
          <w:trHeight w:val="345"/>
        </w:trPr>
        <w:tc>
          <w:tcPr>
            <w:tcW w:w="1008" w:type="dxa"/>
            <w:vMerge/>
          </w:tcPr>
          <w:p w14:paraId="3FED41A2" w14:textId="77777777" w:rsidR="000719C0" w:rsidRPr="00ED3CD5" w:rsidRDefault="000719C0" w:rsidP="00133824"/>
        </w:tc>
        <w:tc>
          <w:tcPr>
            <w:tcW w:w="1000" w:type="dxa"/>
          </w:tcPr>
          <w:p w14:paraId="3FED41A3" w14:textId="77777777" w:rsidR="000719C0" w:rsidRPr="00ED3CD5" w:rsidRDefault="000719C0" w:rsidP="00133824"/>
        </w:tc>
        <w:tc>
          <w:tcPr>
            <w:tcW w:w="6200" w:type="dxa"/>
            <w:tcBorders>
              <w:right w:val="single" w:sz="12" w:space="0" w:color="99CCFF"/>
            </w:tcBorders>
          </w:tcPr>
          <w:p w14:paraId="3FED41A4"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FED41A5"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3FED41AB" w14:textId="77777777" w:rsidTr="00446F8A">
        <w:trPr>
          <w:trHeight w:val="345"/>
        </w:trPr>
        <w:tc>
          <w:tcPr>
            <w:tcW w:w="1008" w:type="dxa"/>
            <w:vMerge/>
          </w:tcPr>
          <w:p w14:paraId="3FED41A7" w14:textId="77777777" w:rsidR="000719C0" w:rsidRPr="00ED3CD5" w:rsidRDefault="000719C0" w:rsidP="00133824"/>
        </w:tc>
        <w:tc>
          <w:tcPr>
            <w:tcW w:w="1000" w:type="dxa"/>
          </w:tcPr>
          <w:p w14:paraId="3FED41A8" w14:textId="77777777" w:rsidR="000719C0" w:rsidRPr="00ED3CD5" w:rsidRDefault="000719C0" w:rsidP="00133824"/>
        </w:tc>
        <w:tc>
          <w:tcPr>
            <w:tcW w:w="6200" w:type="dxa"/>
            <w:tcBorders>
              <w:right w:val="single" w:sz="12" w:space="0" w:color="99CCFF"/>
            </w:tcBorders>
          </w:tcPr>
          <w:p w14:paraId="3FED41A9"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FED41AA"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3FED41B0" w14:textId="77777777" w:rsidTr="00446F8A">
        <w:trPr>
          <w:trHeight w:val="345"/>
        </w:trPr>
        <w:tc>
          <w:tcPr>
            <w:tcW w:w="1008" w:type="dxa"/>
            <w:vMerge/>
          </w:tcPr>
          <w:p w14:paraId="3FED41AC" w14:textId="77777777" w:rsidR="000719C0" w:rsidRPr="00ED3CD5" w:rsidRDefault="000719C0" w:rsidP="00133824"/>
        </w:tc>
        <w:tc>
          <w:tcPr>
            <w:tcW w:w="1000" w:type="dxa"/>
          </w:tcPr>
          <w:p w14:paraId="3FED41AD" w14:textId="77777777" w:rsidR="000719C0" w:rsidRPr="00ED3CD5" w:rsidRDefault="000719C0" w:rsidP="00133824"/>
        </w:tc>
        <w:tc>
          <w:tcPr>
            <w:tcW w:w="6200" w:type="dxa"/>
            <w:tcBorders>
              <w:right w:val="single" w:sz="12" w:space="0" w:color="99CCFF"/>
            </w:tcBorders>
          </w:tcPr>
          <w:p w14:paraId="3FED41AE"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FED41AF"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3FED41B1"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3FED41B5" w14:textId="77777777" w:rsidTr="00446F8A">
        <w:trPr>
          <w:trHeight w:val="345"/>
        </w:trPr>
        <w:tc>
          <w:tcPr>
            <w:tcW w:w="839" w:type="dxa"/>
            <w:vMerge w:val="restart"/>
          </w:tcPr>
          <w:p w14:paraId="3FED41B2" w14:textId="77777777" w:rsidR="007344F8" w:rsidRPr="00ED3CD5" w:rsidRDefault="007344F8" w:rsidP="00133824">
            <w:r w:rsidRPr="00ED3CD5">
              <w:t>14.2, 14.3</w:t>
            </w:r>
          </w:p>
        </w:tc>
        <w:tc>
          <w:tcPr>
            <w:tcW w:w="4489" w:type="dxa"/>
            <w:tcBorders>
              <w:right w:val="single" w:sz="12" w:space="0" w:color="99CCFF"/>
            </w:tcBorders>
          </w:tcPr>
          <w:p w14:paraId="3FED41B3"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tcPr>
          <w:p w14:paraId="3FED41B4"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3FED41B9" w14:textId="77777777" w:rsidTr="00446F8A">
        <w:trPr>
          <w:trHeight w:val="345"/>
        </w:trPr>
        <w:tc>
          <w:tcPr>
            <w:tcW w:w="839" w:type="dxa"/>
            <w:vMerge/>
          </w:tcPr>
          <w:p w14:paraId="3FED41B6" w14:textId="77777777" w:rsidR="007344F8" w:rsidRPr="00ED3CD5" w:rsidRDefault="007344F8" w:rsidP="007344F8"/>
        </w:tc>
        <w:tc>
          <w:tcPr>
            <w:tcW w:w="4489" w:type="dxa"/>
            <w:tcBorders>
              <w:right w:val="single" w:sz="12" w:space="0" w:color="99CCFF"/>
            </w:tcBorders>
          </w:tcPr>
          <w:p w14:paraId="3FED41B7"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tcPr>
          <w:p w14:paraId="3FED41B8" w14:textId="77777777" w:rsidR="007344F8" w:rsidRPr="00ED3CD5" w:rsidRDefault="007344F8" w:rsidP="007344F8">
            <w:pPr>
              <w:rPr>
                <w:i/>
              </w:rPr>
            </w:pPr>
            <w:r w:rsidRPr="00ED3CD5">
              <w:t>Chairperson of the Panel of Adjudicators</w:t>
            </w:r>
          </w:p>
        </w:tc>
      </w:tr>
    </w:tbl>
    <w:p w14:paraId="3FED41BA"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3FED41BE" w14:textId="77777777" w:rsidTr="00446F8A">
        <w:trPr>
          <w:trHeight w:val="345"/>
        </w:trPr>
        <w:tc>
          <w:tcPr>
            <w:tcW w:w="839" w:type="dxa"/>
            <w:vMerge w:val="restart"/>
          </w:tcPr>
          <w:p w14:paraId="3FED41BB" w14:textId="77777777" w:rsidR="000719C0" w:rsidRPr="00ED3CD5" w:rsidRDefault="000719C0" w:rsidP="00133824">
            <w:r w:rsidRPr="00ED3CD5">
              <w:t>15</w:t>
            </w:r>
          </w:p>
        </w:tc>
        <w:tc>
          <w:tcPr>
            <w:tcW w:w="4489" w:type="dxa"/>
            <w:tcBorders>
              <w:right w:val="single" w:sz="12" w:space="0" w:color="99CCFF"/>
            </w:tcBorders>
          </w:tcPr>
          <w:p w14:paraId="3FED41BC"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tcPr>
          <w:p w14:paraId="3FED41BD"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3FED41C2" w14:textId="77777777" w:rsidTr="00446F8A">
        <w:trPr>
          <w:trHeight w:val="345"/>
        </w:trPr>
        <w:tc>
          <w:tcPr>
            <w:tcW w:w="839" w:type="dxa"/>
            <w:vMerge/>
          </w:tcPr>
          <w:p w14:paraId="3FED41BF" w14:textId="77777777" w:rsidR="000719C0" w:rsidRPr="00ED3CD5" w:rsidRDefault="000719C0" w:rsidP="00133824"/>
        </w:tc>
        <w:tc>
          <w:tcPr>
            <w:tcW w:w="4489" w:type="dxa"/>
            <w:tcBorders>
              <w:right w:val="single" w:sz="12" w:space="0" w:color="99CCFF"/>
            </w:tcBorders>
          </w:tcPr>
          <w:p w14:paraId="3FED41C0"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tcPr>
          <w:p w14:paraId="3FED41C1"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3FED41C3" w14:textId="77777777" w:rsidR="00B56F74" w:rsidRPr="00ED3CD5" w:rsidRDefault="00B56F74" w:rsidP="000719C0"/>
    <w:p w14:paraId="3FED41C4" w14:textId="77777777" w:rsidR="00B56F74" w:rsidRPr="00ED3CD5" w:rsidRDefault="00B56F74" w:rsidP="00B56F74"/>
    <w:p w14:paraId="3FED41C5" w14:textId="77777777" w:rsidR="00B56F74" w:rsidRPr="00ED3CD5" w:rsidRDefault="00B56F74" w:rsidP="00B56F74"/>
    <w:p w14:paraId="3FED41C6" w14:textId="77777777" w:rsidR="00B56F74" w:rsidRPr="00ED3CD5" w:rsidRDefault="00B56F74" w:rsidP="00B56F74"/>
    <w:p w14:paraId="3FED41C7" w14:textId="77777777" w:rsidR="00B56F74" w:rsidRPr="00ED3CD5" w:rsidRDefault="00B56F74" w:rsidP="00B56F74"/>
    <w:p w14:paraId="3FED41C8" w14:textId="77777777" w:rsidR="00B56F74" w:rsidRPr="00ED3CD5" w:rsidRDefault="00B56F74" w:rsidP="00B56F74"/>
    <w:p w14:paraId="3FED41C9" w14:textId="77777777" w:rsidR="00B56F74" w:rsidRPr="00ED3CD5" w:rsidRDefault="00B56F74" w:rsidP="00B56F74"/>
    <w:p w14:paraId="3FED41CA" w14:textId="77777777" w:rsidR="00B56F74" w:rsidRPr="00ED3CD5" w:rsidRDefault="00B56F74" w:rsidP="00B56F74"/>
    <w:p w14:paraId="3FED41CB" w14:textId="77777777" w:rsidR="00B56F74" w:rsidRPr="00ED3CD5" w:rsidRDefault="00B56F74" w:rsidP="00B56F74"/>
    <w:p w14:paraId="3FED41CC" w14:textId="77777777" w:rsidR="00A8120D" w:rsidRPr="00ED3CD5" w:rsidRDefault="00A8120D" w:rsidP="00B56F74"/>
    <w:sectPr w:rsidR="00A8120D" w:rsidRPr="00ED3CD5" w:rsidSect="009C2FB9">
      <w:headerReference w:type="even" r:id="rId14"/>
      <w:headerReference w:type="default" r:id="rId15"/>
      <w:footerReference w:type="even" r:id="rId16"/>
      <w:footerReference w:type="default" r:id="rId17"/>
      <w:headerReference w:type="first" r:id="rId18"/>
      <w:footerReference w:type="first" r:id="rId19"/>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4C45" w14:textId="77777777" w:rsidR="004119BD" w:rsidRDefault="004119BD">
      <w:r>
        <w:separator/>
      </w:r>
    </w:p>
  </w:endnote>
  <w:endnote w:type="continuationSeparator" w:id="0">
    <w:p w14:paraId="5218A464" w14:textId="77777777" w:rsidR="004119BD" w:rsidRDefault="0041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1"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ED41D2"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3"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3FED41D4"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5"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8"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9"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B"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597A" w14:textId="77777777" w:rsidR="004119BD" w:rsidRDefault="004119BD">
      <w:r>
        <w:separator/>
      </w:r>
    </w:p>
  </w:footnote>
  <w:footnote w:type="continuationSeparator" w:id="0">
    <w:p w14:paraId="5283B733" w14:textId="77777777" w:rsidR="004119BD" w:rsidRDefault="004119BD">
      <w:r>
        <w:continuationSeparator/>
      </w:r>
    </w:p>
  </w:footnote>
  <w:footnote w:id="1">
    <w:p w14:paraId="3FED41DC"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3FED41DD"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3FED41DE"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3FED41DF"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3FED41E0"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3FED41E1"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3FED41E2"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3FED41E3"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3FED41E4" w14:textId="77777777" w:rsidR="00234188" w:rsidRDefault="00234188" w:rsidP="000719C0">
      <w:pPr>
        <w:pStyle w:val="FootnoteText"/>
      </w:pPr>
      <w:r>
        <w:rPr>
          <w:rStyle w:val="FootnoteReference"/>
        </w:rPr>
        <w:footnoteRef/>
      </w:r>
      <w:r>
        <w:t xml:space="preserve"> If no percentage stated, 95% applies.</w:t>
      </w:r>
    </w:p>
  </w:footnote>
  <w:footnote w:id="10">
    <w:p w14:paraId="3FED41E5"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3FED41E6" w14:textId="77777777" w:rsidR="00234188" w:rsidRDefault="00234188" w:rsidP="000719C0">
      <w:pPr>
        <w:pStyle w:val="FootnoteText"/>
      </w:pPr>
      <w:r>
        <w:rPr>
          <w:rStyle w:val="FootnoteReference"/>
        </w:rPr>
        <w:footnoteRef/>
      </w:r>
      <w:r>
        <w:t xml:space="preserve"> If no percentage stated, 75% applies.</w:t>
      </w:r>
    </w:p>
  </w:footnote>
  <w:footnote w:id="12">
    <w:p w14:paraId="3FED41E7" w14:textId="77777777" w:rsidR="00234188" w:rsidRDefault="00234188" w:rsidP="000719C0">
      <w:pPr>
        <w:pStyle w:val="FootnoteText"/>
      </w:pPr>
      <w:r>
        <w:rPr>
          <w:rStyle w:val="FootnoteReference"/>
        </w:rPr>
        <w:footnoteRef/>
      </w:r>
      <w:r>
        <w:t xml:space="preserve"> If no percentage stated, 10% applies.</w:t>
      </w:r>
    </w:p>
  </w:footnote>
  <w:footnote w:id="13">
    <w:p w14:paraId="3FED41E8"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3FED41E9" w14:textId="77777777" w:rsidR="00234188" w:rsidRDefault="00234188" w:rsidP="000719C0">
      <w:pPr>
        <w:pStyle w:val="FootnoteText"/>
      </w:pPr>
      <w:r>
        <w:rPr>
          <w:rStyle w:val="FootnoteReference"/>
        </w:rPr>
        <w:footnoteRef/>
      </w:r>
      <w:r>
        <w:t xml:space="preserve"> If no percentage stated, 90% applies.</w:t>
      </w:r>
    </w:p>
  </w:footnote>
  <w:footnote w:id="15">
    <w:p w14:paraId="3FED41EA" w14:textId="77777777" w:rsidR="00234188" w:rsidRDefault="00234188" w:rsidP="000719C0">
      <w:pPr>
        <w:pStyle w:val="FootnoteText"/>
      </w:pPr>
      <w:r>
        <w:rPr>
          <w:rStyle w:val="FootnoteReference"/>
        </w:rPr>
        <w:footnoteRef/>
      </w:r>
      <w:r>
        <w:t xml:space="preserve"> If no time period stated, 10 days applies.</w:t>
      </w:r>
    </w:p>
  </w:footnote>
  <w:footnote w:id="16">
    <w:p w14:paraId="3FED41EB"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3FED41EC" w14:textId="77777777" w:rsidR="00234188" w:rsidRDefault="00234188" w:rsidP="000719C0">
      <w:pPr>
        <w:pStyle w:val="FootnoteText"/>
      </w:pPr>
    </w:p>
  </w:footnote>
  <w:footnote w:id="17">
    <w:p w14:paraId="3FED41E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3FED41EE"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6"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7"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41DA"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155684300">
    <w:abstractNumId w:val="10"/>
  </w:num>
  <w:num w:numId="2" w16cid:durableId="1462574410">
    <w:abstractNumId w:val="6"/>
  </w:num>
  <w:num w:numId="3" w16cid:durableId="126557143">
    <w:abstractNumId w:val="18"/>
  </w:num>
  <w:num w:numId="4" w16cid:durableId="1773696639">
    <w:abstractNumId w:val="15"/>
  </w:num>
  <w:num w:numId="5" w16cid:durableId="1416199949">
    <w:abstractNumId w:val="16"/>
  </w:num>
  <w:num w:numId="6" w16cid:durableId="3896877">
    <w:abstractNumId w:val="3"/>
  </w:num>
  <w:num w:numId="7" w16cid:durableId="940408620">
    <w:abstractNumId w:val="17"/>
  </w:num>
  <w:num w:numId="8" w16cid:durableId="1305622059">
    <w:abstractNumId w:val="7"/>
  </w:num>
  <w:num w:numId="9" w16cid:durableId="2094080222">
    <w:abstractNumId w:val="9"/>
  </w:num>
  <w:num w:numId="10" w16cid:durableId="1295866023">
    <w:abstractNumId w:val="2"/>
  </w:num>
  <w:num w:numId="11" w16cid:durableId="1132750733">
    <w:abstractNumId w:val="11"/>
  </w:num>
  <w:num w:numId="12" w16cid:durableId="1341741424">
    <w:abstractNumId w:val="4"/>
  </w:num>
  <w:num w:numId="13" w16cid:durableId="59792109">
    <w:abstractNumId w:val="5"/>
  </w:num>
  <w:num w:numId="14" w16cid:durableId="1290941413">
    <w:abstractNumId w:val="1"/>
  </w:num>
  <w:num w:numId="15" w16cid:durableId="1168015246">
    <w:abstractNumId w:val="14"/>
  </w:num>
  <w:num w:numId="16" w16cid:durableId="402025646">
    <w:abstractNumId w:val="12"/>
  </w:num>
  <w:num w:numId="17" w16cid:durableId="598564806">
    <w:abstractNumId w:val="0"/>
  </w:num>
  <w:num w:numId="18" w16cid:durableId="1324134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5175891">
    <w:abstractNumId w:val="1"/>
    <w:lvlOverride w:ilvl="0">
      <w:startOverride w:val="1"/>
    </w:lvlOverride>
  </w:num>
  <w:num w:numId="20" w16cid:durableId="187584931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A26E4"/>
    <w:rsid w:val="000B3592"/>
    <w:rsid w:val="000C4D3D"/>
    <w:rsid w:val="000D568B"/>
    <w:rsid w:val="000D6BDD"/>
    <w:rsid w:val="00110122"/>
    <w:rsid w:val="001144AB"/>
    <w:rsid w:val="00115EB2"/>
    <w:rsid w:val="00133824"/>
    <w:rsid w:val="001363B2"/>
    <w:rsid w:val="00137659"/>
    <w:rsid w:val="0014160E"/>
    <w:rsid w:val="00142EBC"/>
    <w:rsid w:val="00142F80"/>
    <w:rsid w:val="00150F48"/>
    <w:rsid w:val="00161AF3"/>
    <w:rsid w:val="00162F7B"/>
    <w:rsid w:val="00184336"/>
    <w:rsid w:val="00190AB2"/>
    <w:rsid w:val="001952A0"/>
    <w:rsid w:val="001D47AC"/>
    <w:rsid w:val="001F0B6B"/>
    <w:rsid w:val="001F242A"/>
    <w:rsid w:val="001F3395"/>
    <w:rsid w:val="00206137"/>
    <w:rsid w:val="00207015"/>
    <w:rsid w:val="0022289F"/>
    <w:rsid w:val="00230117"/>
    <w:rsid w:val="0023360B"/>
    <w:rsid w:val="00234188"/>
    <w:rsid w:val="002361D1"/>
    <w:rsid w:val="0023702E"/>
    <w:rsid w:val="0026751C"/>
    <w:rsid w:val="00284A42"/>
    <w:rsid w:val="002953BA"/>
    <w:rsid w:val="002A2858"/>
    <w:rsid w:val="002D474B"/>
    <w:rsid w:val="002E4196"/>
    <w:rsid w:val="002F4D84"/>
    <w:rsid w:val="002F70E4"/>
    <w:rsid w:val="0032738C"/>
    <w:rsid w:val="003315FD"/>
    <w:rsid w:val="00336120"/>
    <w:rsid w:val="00352B82"/>
    <w:rsid w:val="00364176"/>
    <w:rsid w:val="00364352"/>
    <w:rsid w:val="00365E3B"/>
    <w:rsid w:val="00373DAE"/>
    <w:rsid w:val="0038443D"/>
    <w:rsid w:val="003A7FE5"/>
    <w:rsid w:val="0040477B"/>
    <w:rsid w:val="004119BD"/>
    <w:rsid w:val="0041507F"/>
    <w:rsid w:val="00427A86"/>
    <w:rsid w:val="004433DA"/>
    <w:rsid w:val="004451A1"/>
    <w:rsid w:val="004459EE"/>
    <w:rsid w:val="00446F8A"/>
    <w:rsid w:val="004509DD"/>
    <w:rsid w:val="00452102"/>
    <w:rsid w:val="004548A5"/>
    <w:rsid w:val="004906BB"/>
    <w:rsid w:val="004A1912"/>
    <w:rsid w:val="004B2604"/>
    <w:rsid w:val="004B5809"/>
    <w:rsid w:val="004B5E16"/>
    <w:rsid w:val="004C1440"/>
    <w:rsid w:val="004C16B3"/>
    <w:rsid w:val="004C36EB"/>
    <w:rsid w:val="004C7742"/>
    <w:rsid w:val="004E36DB"/>
    <w:rsid w:val="004E6AD0"/>
    <w:rsid w:val="00501D35"/>
    <w:rsid w:val="00525133"/>
    <w:rsid w:val="00525F7F"/>
    <w:rsid w:val="00541625"/>
    <w:rsid w:val="00541E71"/>
    <w:rsid w:val="00541EFB"/>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A46"/>
    <w:rsid w:val="006B4EAC"/>
    <w:rsid w:val="006B5156"/>
    <w:rsid w:val="006B5179"/>
    <w:rsid w:val="006C1E7E"/>
    <w:rsid w:val="006C2AAC"/>
    <w:rsid w:val="006F63C9"/>
    <w:rsid w:val="006F6750"/>
    <w:rsid w:val="00702C56"/>
    <w:rsid w:val="00702C77"/>
    <w:rsid w:val="007344F8"/>
    <w:rsid w:val="007349EC"/>
    <w:rsid w:val="00754F7F"/>
    <w:rsid w:val="00763330"/>
    <w:rsid w:val="00786F06"/>
    <w:rsid w:val="00790233"/>
    <w:rsid w:val="0079540A"/>
    <w:rsid w:val="007A22AE"/>
    <w:rsid w:val="007B113B"/>
    <w:rsid w:val="007B1D5D"/>
    <w:rsid w:val="007B6AE0"/>
    <w:rsid w:val="007D0613"/>
    <w:rsid w:val="007D16FD"/>
    <w:rsid w:val="007E14FA"/>
    <w:rsid w:val="007E449F"/>
    <w:rsid w:val="007E58D0"/>
    <w:rsid w:val="007F03A7"/>
    <w:rsid w:val="007F1E16"/>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32A75"/>
    <w:rsid w:val="0095725F"/>
    <w:rsid w:val="009716BB"/>
    <w:rsid w:val="0098145A"/>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D6E40"/>
    <w:rsid w:val="00AF7C21"/>
    <w:rsid w:val="00B26DA5"/>
    <w:rsid w:val="00B44371"/>
    <w:rsid w:val="00B4755B"/>
    <w:rsid w:val="00B53722"/>
    <w:rsid w:val="00B54F8D"/>
    <w:rsid w:val="00B56F74"/>
    <w:rsid w:val="00B83823"/>
    <w:rsid w:val="00BB0C18"/>
    <w:rsid w:val="00BB56C7"/>
    <w:rsid w:val="00BB5F19"/>
    <w:rsid w:val="00BC0E9E"/>
    <w:rsid w:val="00BD12FC"/>
    <w:rsid w:val="00BF33C0"/>
    <w:rsid w:val="00C03460"/>
    <w:rsid w:val="00C41025"/>
    <w:rsid w:val="00C4447C"/>
    <w:rsid w:val="00C44F08"/>
    <w:rsid w:val="00C47E50"/>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70128"/>
    <w:rsid w:val="00D7716E"/>
    <w:rsid w:val="00D94B62"/>
    <w:rsid w:val="00DB04D0"/>
    <w:rsid w:val="00DB4660"/>
    <w:rsid w:val="00DD6697"/>
    <w:rsid w:val="00DE0871"/>
    <w:rsid w:val="00E236B0"/>
    <w:rsid w:val="00E379B0"/>
    <w:rsid w:val="00E41082"/>
    <w:rsid w:val="00E6594F"/>
    <w:rsid w:val="00E65D7F"/>
    <w:rsid w:val="00E83212"/>
    <w:rsid w:val="00E8418E"/>
    <w:rsid w:val="00E86669"/>
    <w:rsid w:val="00E95D41"/>
    <w:rsid w:val="00EB06EA"/>
    <w:rsid w:val="00EB7112"/>
    <w:rsid w:val="00ED35AA"/>
    <w:rsid w:val="00ED3CD5"/>
    <w:rsid w:val="00ED49F3"/>
    <w:rsid w:val="00ED7447"/>
    <w:rsid w:val="00F00BAB"/>
    <w:rsid w:val="00F01842"/>
    <w:rsid w:val="00F16733"/>
    <w:rsid w:val="00F17106"/>
    <w:rsid w:val="00F43D40"/>
    <w:rsid w:val="00F45514"/>
    <w:rsid w:val="00F53A16"/>
    <w:rsid w:val="00F634CB"/>
    <w:rsid w:val="00F63543"/>
    <w:rsid w:val="00F64822"/>
    <w:rsid w:val="00F7747D"/>
    <w:rsid w:val="00F817C8"/>
    <w:rsid w:val="00F83F29"/>
    <w:rsid w:val="00F915C0"/>
    <w:rsid w:val="00F935A7"/>
    <w:rsid w:val="00FA21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40BA"/>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Oct%202014\FTS12%20v1.2%2007-1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customXml/itemProps2.xml><?xml version="1.0" encoding="utf-8"?>
<ds:datastoreItem xmlns:ds="http://schemas.openxmlformats.org/officeDocument/2006/customXml" ds:itemID="{C9D95AC4-57F9-480A-840D-675F664BCFCB}">
  <ds:schemaRefs>
    <ds:schemaRef ds:uri="http://schemas.microsoft.com/sharepoint/v3/contenttype/forms"/>
  </ds:schemaRefs>
</ds:datastoreItem>
</file>

<file path=customXml/itemProps3.xml><?xml version="1.0" encoding="utf-8"?>
<ds:datastoreItem xmlns:ds="http://schemas.openxmlformats.org/officeDocument/2006/customXml" ds:itemID="{27178EA1-D23C-4DE2-B3DE-C2ADE275D795}">
  <ds:schemaRefs>
    <ds:schemaRef ds:uri="http://schemas.microsoft.com/office/2006/metadata/properties"/>
    <ds:schemaRef ds:uri="http://schemas.microsoft.com/office/infopath/2007/PartnerControls"/>
    <ds:schemaRef ds:uri="8106d787-88a4-473c-bae4-32dc27b239e3"/>
    <ds:schemaRef ds:uri="1562df71-aecc-426d-b4d9-57ac48e93f53"/>
  </ds:schemaRefs>
</ds:datastoreItem>
</file>

<file path=customXml/itemProps4.xml><?xml version="1.0" encoding="utf-8"?>
<ds:datastoreItem xmlns:ds="http://schemas.openxmlformats.org/officeDocument/2006/customXml" ds:itemID="{F38EA49A-723B-43A7-9AFB-F92A1A4DB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2df71-aecc-426d-b4d9-57ac48e93f53"/>
    <ds:schemaRef ds:uri="8106d787-88a4-473c-bae4-32dc27b23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FTS12 v1.2 07-10-14</Template>
  <TotalTime>13</TotalTime>
  <Pages>7</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Lorcan Perry</cp:lastModifiedBy>
  <cp:revision>19</cp:revision>
  <cp:lastPrinted>2011-07-05T15:19:00Z</cp:lastPrinted>
  <dcterms:created xsi:type="dcterms:W3CDTF">2016-06-30T09:49:00Z</dcterms:created>
  <dcterms:modified xsi:type="dcterms:W3CDTF">2026-06-10T08:26:00Z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y fmtid="{D5CDD505-2E9C-101B-9397-08002B2CF9AE}" pid="3" name="MediaServiceImageTags">
    <vt:lpwstr/>
  </property>
</Properties>
</file>